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Hamble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Hamble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Hamble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Hamble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Hamble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Hamble Valley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Hamble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Hamble Valley is estimated to be </w:t>
      </w:r>
      <w:r w:rsidRPr="00773DF7">
        <w:rPr>
          <w:rFonts w:ascii="Libre Franklin Light" w:eastAsia="Times New Roman" w:hAnsi="Libre Franklin Light" w:cs="Calibri Light"/>
          <w:b/>
          <w:bCs/>
          <w:color w:val="C45911" w:themeColor="accent2" w:themeShade="BF"/>
        </w:rPr>
        <w:t xml:space="preserve">£1,240,889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Hamble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Hamble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Hamble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Hamble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mble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Hamble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mble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Hamble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Hamble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mble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Hamble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Hamble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Hamble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Hamble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Hamble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Hamble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£1,240,889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Hamble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£20,212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£417,996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£29,944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£748,875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£1,240,889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Hamble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Hamble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Hamble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Hamble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Hamble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Hamble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Hamble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Hamble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Hamble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Hamble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Hamble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Hamble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31C31E7-2DCF-47E2-8EE6-2FBF7CB32D2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